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C7E80" w14:textId="30463CF1" w:rsidR="00BA00AB" w:rsidRDefault="004C11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WARNER</w:t>
      </w:r>
      <w:r>
        <w:rPr>
          <w:rFonts w:cs="Times New Roman"/>
          <w:szCs w:val="24"/>
        </w:rPr>
        <w:t xml:space="preserve">      (d.ca.1440)</w:t>
      </w:r>
    </w:p>
    <w:p w14:paraId="43DE7D92" w14:textId="7978318B" w:rsidR="004C116C" w:rsidRDefault="004C11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239822AE" w14:textId="77777777" w:rsidR="004C116C" w:rsidRDefault="004C116C" w:rsidP="009139A6">
      <w:pPr>
        <w:pStyle w:val="NoSpacing"/>
        <w:rPr>
          <w:rFonts w:cs="Times New Roman"/>
          <w:szCs w:val="24"/>
        </w:rPr>
      </w:pPr>
    </w:p>
    <w:p w14:paraId="5D5E5864" w14:textId="77777777" w:rsidR="004C116C" w:rsidRDefault="004C116C" w:rsidP="009139A6">
      <w:pPr>
        <w:pStyle w:val="NoSpacing"/>
        <w:rPr>
          <w:rFonts w:cs="Times New Roman"/>
          <w:szCs w:val="24"/>
        </w:rPr>
      </w:pPr>
    </w:p>
    <w:p w14:paraId="343B7694" w14:textId="6B463F1F" w:rsidR="004C116C" w:rsidRDefault="004C11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Feb.1440</w:t>
      </w:r>
      <w:r>
        <w:rPr>
          <w:rFonts w:cs="Times New Roman"/>
          <w:szCs w:val="24"/>
        </w:rPr>
        <w:tab/>
        <w:t>Writ of diem clausit extremum to the Escheator of Essex.</w:t>
      </w:r>
    </w:p>
    <w:p w14:paraId="26E0ECB5" w14:textId="72A5A3FB" w:rsidR="004C116C" w:rsidRDefault="004C11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p.104)</w:t>
      </w:r>
    </w:p>
    <w:p w14:paraId="6B056224" w14:textId="77777777" w:rsidR="004C116C" w:rsidRDefault="004C116C" w:rsidP="009139A6">
      <w:pPr>
        <w:pStyle w:val="NoSpacing"/>
        <w:rPr>
          <w:rFonts w:cs="Times New Roman"/>
          <w:szCs w:val="24"/>
        </w:rPr>
      </w:pPr>
    </w:p>
    <w:p w14:paraId="45DD526E" w14:textId="77777777" w:rsidR="004C116C" w:rsidRDefault="004C116C" w:rsidP="009139A6">
      <w:pPr>
        <w:pStyle w:val="NoSpacing"/>
        <w:rPr>
          <w:rFonts w:cs="Times New Roman"/>
          <w:szCs w:val="24"/>
        </w:rPr>
      </w:pPr>
    </w:p>
    <w:p w14:paraId="3CE3771A" w14:textId="7ED12A81" w:rsidR="004C116C" w:rsidRPr="004C116C" w:rsidRDefault="004C11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8, 2023</w:t>
      </w:r>
    </w:p>
    <w:sectPr w:rsidR="004C116C" w:rsidRPr="004C11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E5714" w14:textId="77777777" w:rsidR="004C116C" w:rsidRDefault="004C116C" w:rsidP="009139A6">
      <w:r>
        <w:separator/>
      </w:r>
    </w:p>
  </w:endnote>
  <w:endnote w:type="continuationSeparator" w:id="0">
    <w:p w14:paraId="32B62297" w14:textId="77777777" w:rsidR="004C116C" w:rsidRDefault="004C11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8A2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605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356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DC858" w14:textId="77777777" w:rsidR="004C116C" w:rsidRDefault="004C116C" w:rsidP="009139A6">
      <w:r>
        <w:separator/>
      </w:r>
    </w:p>
  </w:footnote>
  <w:footnote w:type="continuationSeparator" w:id="0">
    <w:p w14:paraId="35C9B2EE" w14:textId="77777777" w:rsidR="004C116C" w:rsidRDefault="004C11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623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DFE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30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16C"/>
    <w:rsid w:val="000666E0"/>
    <w:rsid w:val="002510B7"/>
    <w:rsid w:val="004C116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4922E"/>
  <w15:chartTrackingRefBased/>
  <w15:docId w15:val="{D8D85510-F5F6-41A3-9111-2F18F63A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2023-07-08T07:47:00Z</dcterms:created>
  <dcterms:modified xsi:type="dcterms:W3CDTF">2023-07-08T07:49:00Z</dcterms:modified>
</cp:coreProperties>
</file>